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West Lindsey</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West Lindsey</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West Lindsey</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West Lindsey</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West Lindsey</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West Lindsey are estimated to have a score of 1-2 on the PGSI (low-risk gambling), whilst </w:t>
      </w:r>
      <w:r w:rsidRPr="00773DF7">
        <w:rPr>
          <w:rFonts w:ascii="Libre Franklin Light" w:hAnsi="Libre Franklin Light" w:cs="Calibri Light"/>
          <w:b/>
          <w:bCs/>
          <w:color w:val="C45911" w:themeColor="accent2" w:themeShade="BF"/>
        </w:rPr>
        <w:t xml:space="preserve">3.1%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50.0% </w:t>
      </w:r>
      <w:r w:rsidRPr="004747BF">
        <w:rPr>
          <w:rFonts w:ascii="Libre Franklin Light" w:eastAsia="Times New Roman" w:hAnsi="Libre Franklin Light" w:cs="Calibri Light"/>
        </w:rPr>
        <w:t xml:space="preserve">of those respondents classified as PGSI 8+ in West Lindsey</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West Lindsey is estimated to be </w:t>
      </w:r>
      <w:r w:rsidRPr="00773DF7">
        <w:rPr>
          <w:rFonts w:ascii="Libre Franklin Light" w:eastAsia="Times New Roman" w:hAnsi="Libre Franklin Light" w:cs="Calibri Light"/>
          <w:b/>
          <w:bCs/>
          <w:color w:val="C45911" w:themeColor="accent2" w:themeShade="BF"/>
        </w:rPr>
        <w:t xml:space="preserve">£1,014,754</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West Lindsey</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10.8%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West Lindsey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West Lindsey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3.1%</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West Lindsey</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West Lindsey.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West Lindsey</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West Lindsey.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West Lindsey</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3.1%</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15.6%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West Lindsey</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West Lindsey.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West Lindsey</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1.5%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22.6%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West Lindsey</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West Lindsey</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35.7%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West Lindsey</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West Lindsey</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West Lindsey</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£1,014,754</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West Lindsey</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£16,529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£341,822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£24,487</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£6,887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£12,626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£612,403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£1,014,754</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West Lindsey</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West Lindsey</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16.2%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West Lindsey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West Lindsey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3.0%</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West Lindsey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West Lindsey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49.3%</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West Lindsey</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16.2%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West Lindsey</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West Lindsey</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3.0%</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West Lindsey</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West Lindsey</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49.3%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West Lindsey</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35E974B5-F30C-4E06-A77E-88649393775E}"/>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